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17179D" w:rsidRDefault="0033027D" w:rsidP="0033027D">
      <w:pPr>
        <w:pStyle w:val="CRCoverPage"/>
        <w:tabs>
          <w:tab w:val="right" w:pos="9639"/>
        </w:tabs>
        <w:spacing w:after="0"/>
        <w:rPr>
          <w:b/>
          <w:noProof/>
          <w:sz w:val="24"/>
        </w:rPr>
      </w:pPr>
      <w:r w:rsidRPr="0017179D">
        <w:rPr>
          <w:b/>
          <w:noProof/>
          <w:sz w:val="24"/>
        </w:rPr>
        <w:t>3G</w:t>
      </w:r>
      <w:r w:rsidR="00F70F1C" w:rsidRPr="0017179D">
        <w:rPr>
          <w:b/>
          <w:noProof/>
          <w:sz w:val="24"/>
        </w:rPr>
        <w:t>PP TSG</w:t>
      </w:r>
      <w:r w:rsidR="00ED67DA" w:rsidRPr="0017179D">
        <w:rPr>
          <w:b/>
          <w:noProof/>
          <w:sz w:val="24"/>
        </w:rPr>
        <w:t xml:space="preserve"> RAN Meeting #78</w:t>
      </w:r>
      <w:r w:rsidR="00F70F1C" w:rsidRPr="0017179D">
        <w:rPr>
          <w:b/>
          <w:noProof/>
          <w:sz w:val="24"/>
        </w:rPr>
        <w:tab/>
      </w:r>
      <w:r w:rsidR="00ED67DA" w:rsidRPr="0017179D">
        <w:rPr>
          <w:b/>
          <w:noProof/>
          <w:sz w:val="24"/>
        </w:rPr>
        <w:t>RP</w:t>
      </w:r>
      <w:r w:rsidR="00F70F1C" w:rsidRPr="0017179D">
        <w:rPr>
          <w:b/>
          <w:noProof/>
          <w:sz w:val="24"/>
        </w:rPr>
        <w:t>-17</w:t>
      </w:r>
      <w:r w:rsidR="00600BA9" w:rsidRPr="0017179D">
        <w:rPr>
          <w:b/>
          <w:noProof/>
          <w:sz w:val="24"/>
        </w:rPr>
        <w:t>2778</w:t>
      </w:r>
    </w:p>
    <w:p w:rsidR="006A45BA" w:rsidRPr="0017179D" w:rsidRDefault="0033027D" w:rsidP="0033027D">
      <w:pPr>
        <w:pStyle w:val="CRCoverPage"/>
        <w:tabs>
          <w:tab w:val="right" w:pos="9639"/>
        </w:tabs>
        <w:spacing w:after="0"/>
        <w:rPr>
          <w:b/>
          <w:noProof/>
          <w:sz w:val="24"/>
        </w:rPr>
      </w:pPr>
      <w:r w:rsidRPr="0017179D">
        <w:rPr>
          <w:b/>
          <w:noProof/>
          <w:sz w:val="24"/>
        </w:rPr>
        <w:t>L</w:t>
      </w:r>
      <w:r w:rsidR="00ED67DA" w:rsidRPr="0017179D">
        <w:rPr>
          <w:b/>
          <w:noProof/>
          <w:sz w:val="24"/>
        </w:rPr>
        <w:t>isbon, Portugal</w:t>
      </w:r>
      <w:r w:rsidRPr="0017179D">
        <w:rPr>
          <w:b/>
          <w:noProof/>
          <w:sz w:val="24"/>
        </w:rPr>
        <w:t xml:space="preserve">, </w:t>
      </w:r>
      <w:r w:rsidR="00ED67DA" w:rsidRPr="0017179D">
        <w:rPr>
          <w:b/>
          <w:noProof/>
          <w:sz w:val="24"/>
        </w:rPr>
        <w:t>Dec. 18-21, 2017</w:t>
      </w:r>
      <w:r w:rsidRPr="0017179D">
        <w:rPr>
          <w:b/>
          <w:noProof/>
          <w:sz w:val="24"/>
        </w:rPr>
        <w:tab/>
      </w:r>
    </w:p>
    <w:p w:rsidR="006A45BA" w:rsidRPr="0017179D" w:rsidRDefault="006A45BA" w:rsidP="006A45BA">
      <w:pPr>
        <w:pStyle w:val="CRCoverPage"/>
        <w:tabs>
          <w:tab w:val="right" w:pos="9639"/>
        </w:tabs>
        <w:spacing w:after="0"/>
        <w:rPr>
          <w:rFonts w:eastAsia="Batang" w:cs="Arial"/>
          <w:sz w:val="18"/>
          <w:szCs w:val="18"/>
          <w:lang w:eastAsia="zh-CN"/>
        </w:rPr>
      </w:pPr>
    </w:p>
    <w:p w:rsidR="001211F3" w:rsidRPr="0017179D" w:rsidRDefault="001211F3" w:rsidP="00ED67DA">
      <w:pPr>
        <w:pStyle w:val="CRCoverPage"/>
        <w:tabs>
          <w:tab w:val="right" w:pos="9639"/>
        </w:tabs>
        <w:spacing w:after="0"/>
        <w:ind w:firstLine="720"/>
        <w:rPr>
          <w:rFonts w:eastAsia="Batang" w:cs="Arial"/>
          <w:sz w:val="18"/>
          <w:szCs w:val="18"/>
          <w:lang w:eastAsia="zh-CN"/>
        </w:rPr>
      </w:pPr>
    </w:p>
    <w:p w:rsidR="001211F3" w:rsidRPr="0017179D" w:rsidRDefault="001211F3" w:rsidP="00251D80">
      <w:pPr>
        <w:rPr>
          <w:rFonts w:cs="Arial"/>
          <w:i/>
          <w:noProof/>
        </w:rPr>
      </w:pPr>
      <w:r w:rsidRPr="0017179D">
        <w:rPr>
          <w:i/>
        </w:rPr>
        <w:t xml:space="preserve"> </w:t>
      </w: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45135" w:rsidRPr="0017179D">
        <w:rPr>
          <w:rFonts w:ascii="Arial" w:eastAsia="Batang" w:hAnsi="Arial" w:cs="Arial"/>
          <w:b/>
          <w:lang w:eastAsia="zh-CN"/>
        </w:rPr>
        <w:t>New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E4238" w:rsidRPr="0017179D">
        <w:rPr>
          <w:rFonts w:ascii="Arial" w:hAnsi="Arial" w:cs="Arial" w:hint="eastAsia"/>
          <w:b/>
          <w:lang w:eastAsia="zh-CN"/>
        </w:rPr>
        <w:t>LTE/</w:t>
      </w:r>
      <w:r w:rsidR="007A5DB5" w:rsidRPr="0017179D">
        <w:rPr>
          <w:rFonts w:ascii="Arial" w:eastAsia="Batang" w:hAnsi="Arial" w:cs="Arial"/>
          <w:b/>
          <w:lang w:eastAsia="zh-CN"/>
        </w:rPr>
        <w:t xml:space="preserve">LTE LAA/eLAA and </w:t>
      </w:r>
      <w:r w:rsidR="001E4238" w:rsidRPr="0017179D">
        <w:rPr>
          <w:rFonts w:ascii="Arial" w:hAnsi="Arial" w:cs="Arial" w:hint="eastAsia"/>
          <w:b/>
          <w:lang w:eastAsia="zh-CN"/>
        </w:rPr>
        <w:t>NR/</w:t>
      </w:r>
      <w:r w:rsidR="007A5DB5" w:rsidRPr="0017179D">
        <w:rPr>
          <w:rFonts w:ascii="Arial" w:eastAsia="Batang" w:hAnsi="Arial" w:cs="Arial"/>
          <w:b/>
          <w:lang w:eastAsia="zh-CN"/>
        </w:rPr>
        <w:t>NR-U</w:t>
      </w:r>
      <w:r w:rsidR="002B1A33" w:rsidRPr="0017179D">
        <w:rPr>
          <w:rFonts w:ascii="Arial" w:eastAsia="Batang" w:hAnsi="Arial" w:cs="Arial"/>
          <w:b/>
          <w:lang w:eastAsia="zh-CN"/>
        </w:rPr>
        <w:t>nlicensed</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.1.5</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3F268E" w:rsidRPr="0017179D" w:rsidRDefault="008A76FD" w:rsidP="00BA3A53">
      <w:pPr>
        <w:pStyle w:val="Heading1"/>
      </w:pPr>
      <w:r w:rsidRPr="0017179D">
        <w:t>Title</w:t>
      </w:r>
      <w:r w:rsidR="00985B73" w:rsidRPr="0017179D">
        <w:t>:</w:t>
      </w:r>
      <w:r w:rsidR="00B078D6" w:rsidRPr="0017179D">
        <w:t xml:space="preserve"> </w:t>
      </w:r>
      <w:r w:rsidR="00F41A27" w:rsidRPr="0017179D">
        <w:tab/>
      </w:r>
      <w:r w:rsidR="004F719C" w:rsidRPr="0017179D">
        <w:t xml:space="preserve">Feasibility </w:t>
      </w:r>
      <w:r w:rsidR="007A5DB5" w:rsidRPr="0017179D">
        <w:t>Study on 6 GHz LTE</w:t>
      </w:r>
      <w:r w:rsidR="006728FB" w:rsidRPr="0017179D">
        <w:t>/</w:t>
      </w:r>
      <w:r w:rsidR="007A5DB5" w:rsidRPr="0017179D">
        <w:t xml:space="preserve"> LAA/eLAA and </w:t>
      </w:r>
      <w:r w:rsidR="006728FB" w:rsidRPr="0017179D">
        <w:t>NR/</w:t>
      </w:r>
      <w:r w:rsidR="007A5DB5" w:rsidRPr="0017179D">
        <w:t>NR-U</w:t>
      </w:r>
      <w:r w:rsidR="001B4CFA" w:rsidRPr="0017179D">
        <w:t>nlicensed</w:t>
      </w:r>
      <w:r w:rsidR="007A5DB5" w:rsidRPr="0017179D">
        <w:t xml:space="preserve"> </w:t>
      </w:r>
    </w:p>
    <w:p w:rsidR="00B078D6" w:rsidRPr="0017179D" w:rsidRDefault="004517DB" w:rsidP="00D31CC8">
      <w:pPr>
        <w:pStyle w:val="Heading2"/>
        <w:tabs>
          <w:tab w:val="left" w:pos="2552"/>
        </w:tabs>
        <w:rPr>
          <w:lang w:val="fr-FR"/>
        </w:rPr>
      </w:pPr>
      <w:r w:rsidRPr="0017179D">
        <w:rPr>
          <w:lang w:val="fr-FR"/>
        </w:rPr>
        <w:t>Acronym: FS_6GHz_LTE_NR</w:t>
      </w:r>
    </w:p>
    <w:p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Both CEPT and FCC are examining the possibilities of making available additional spectrum in 6 GHz band for Wireless Access Systems/Radio LANs (WAS/RLANs).</w:t>
      </w:r>
    </w:p>
    <w:p w:rsidR="00EB29BA" w:rsidRPr="0017179D" w:rsidRDefault="00EB29BA" w:rsidP="00EB29BA">
      <w:r w:rsidRPr="0017179D">
        <w:t xml:space="preserve">More specifically, CEPT has created two new project teams, SE 45 and FM 57. The Project Team (PT) SE 45 has been tasked to undertake compatibility and sharing studies in the 6GHz to support FM 57, and the latter will define the regulatory rules for the band. The scope of the work items in these groups is the introduction of low power wireless access systems (including RLAN) in the band 5.925-6.425 GHz under a non-protected basis and ensuring certainty of continued operation, development and protection of existing services (Fixed Services (FS), Fixed Satellite Service (FSS)) taking into account RR 5.440 and 5.458. </w:t>
      </w:r>
    </w:p>
    <w:p w:rsidR="00EB29BA" w:rsidRPr="0017179D" w:rsidRDefault="00EB29BA" w:rsidP="00EB29BA">
      <w:r w:rsidRPr="0017179D">
        <w:t xml:space="preserve">ETSI is also developing the TR 103 524 [1] on Wireless Access Systems including Radio Local Area Networks in the band 5.925-6.725 GHz. This includes the technical characteristics of RLAN in this band. Both LAA and WiFi are on the scope of this SRDoC. </w:t>
      </w:r>
    </w:p>
    <w:p w:rsidR="00EB29BA" w:rsidRPr="0017179D" w:rsidRDefault="00EB29BA" w:rsidP="00EB29BA">
      <w:r w:rsidRPr="0017179D">
        <w:t>In addition, the European Commission is working on an EC mandate to CEPT on the 6 GHz band. The initial draft [2] presented by the EC included the range 5.925-6.725 GHz, although the RSC (Resource Distribution and Access Steering Committee) meeting decided to modify it [3].</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bands 5.925-6.425 GHz and 6.425-7.125 GHz.  </w:t>
      </w:r>
    </w:p>
    <w:p w:rsidR="00EB29BA" w:rsidRPr="0017179D" w:rsidRDefault="00EB29BA" w:rsidP="00EB29BA">
      <w:r w:rsidRPr="0017179D">
        <w:t xml:space="preserve">In Europe, 5.925-6.700 GHz band is allocated to FS, FSS earth to space and, on a secondary basis to Earth Exploration Satellite (passive); 6.700-7.025 GHz band is allocated to FS, FSS (earth to space, space to earth) and, on a secondary basis to Earth Exploration Satellite (passive).  </w:t>
      </w:r>
    </w:p>
    <w:p w:rsidR="00EB29BA" w:rsidRPr="0017179D" w:rsidRDefault="00EB29BA" w:rsidP="00EB29BA">
      <w:r w:rsidRPr="0017179D">
        <w:t xml:space="preserve">In US, 5.925-6.425 GHz band is currently allocated for non-federal use for FSS and FS on a primary basis; while 6.425-7.125 GHz band 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eLAA can be deployed in 5.925-6.425 GHz band. At the same time, 5G NR-U systems supporting larger channel bandwidth may easily enable the increasing throughputs and network capacities requirements.  </w:t>
      </w:r>
    </w:p>
    <w:p w:rsidR="00EB29BA" w:rsidRPr="0017179D" w:rsidRDefault="00EB29BA" w:rsidP="00EB29BA">
      <w:r w:rsidRPr="0017179D">
        <w:t>In order to harmonize and have common requirements for a single band in different regions, this study item proposes to study in 3GPP the band 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67DA">
      <w:pPr>
        <w:pStyle w:val="Heading3"/>
        <w:rPr>
          <w:color w:val="0000FF"/>
        </w:rPr>
      </w:pPr>
      <w:r w:rsidRPr="0017179D">
        <w:rPr>
          <w:color w:val="0000FF"/>
        </w:rPr>
        <w:t>4.1</w:t>
      </w:r>
      <w:r w:rsidRPr="0017179D">
        <w:rPr>
          <w:color w:val="0000FF"/>
        </w:rPr>
        <w:tab/>
        <w:t>Objective of SI or Core part WI or Testing part WI</w:t>
      </w:r>
    </w:p>
    <w:p w:rsidR="00EB29BA" w:rsidRPr="0017179D" w:rsidRDefault="00EB29BA" w:rsidP="00EB29BA">
      <w:pPr>
        <w:ind w:right="-99"/>
        <w:rPr>
          <w:bCs/>
        </w:rPr>
      </w:pPr>
      <w:r w:rsidRPr="0017179D">
        <w:rPr>
          <w:bCs/>
        </w:rPr>
        <w:t>The objectives of this Study Item are:</w:t>
      </w:r>
    </w:p>
    <w:p w:rsidR="00F14FBD" w:rsidRPr="0017179D" w:rsidRDefault="00F14FBD" w:rsidP="00C13D19">
      <w:pPr>
        <w:pStyle w:val="ListParagraph"/>
        <w:numPr>
          <w:ilvl w:val="0"/>
          <w:numId w:val="8"/>
        </w:numPr>
        <w:contextualSpacing w:val="0"/>
        <w:rPr>
          <w:rFonts w:ascii="Times New Roman" w:eastAsia="Times New Roman" w:hAnsi="Times New Roman"/>
          <w:bCs/>
          <w:sz w:val="20"/>
          <w:szCs w:val="20"/>
        </w:rPr>
      </w:pPr>
      <w:r w:rsidRPr="0017179D">
        <w:rPr>
          <w:rFonts w:ascii="Times New Roman" w:eastAsia="Times New Roman" w:hAnsi="Times New Roman"/>
          <w:bCs/>
          <w:sz w:val="20"/>
          <w:szCs w:val="20"/>
        </w:rPr>
        <w:t>Investigate regulatory framework in different regions</w:t>
      </w:r>
      <w:r w:rsidR="00C13D19" w:rsidRPr="0017179D">
        <w:rPr>
          <w:rFonts w:ascii="Times New Roman" w:eastAsia="Times New Roman" w:hAnsi="Times New Roman"/>
          <w:bCs/>
          <w:sz w:val="20"/>
          <w:szCs w:val="20"/>
        </w:rPr>
        <w:t xml:space="preserve"> including </w:t>
      </w:r>
      <w:r w:rsidRPr="0017179D">
        <w:rPr>
          <w:rFonts w:ascii="Times New Roman" w:eastAsia="Times New Roman" w:hAnsi="Times New Roman"/>
          <w:bCs/>
          <w:sz w:val="20"/>
          <w:szCs w:val="20"/>
        </w:rPr>
        <w:t>band arrangement to have band harmonization in 6GHz with focus on the band 5.925-</w:t>
      </w:r>
      <w:r w:rsidR="007C157A" w:rsidRPr="0017179D">
        <w:rPr>
          <w:rFonts w:ascii="Times New Roman" w:eastAsia="Times New Roman" w:hAnsi="Times New Roman"/>
          <w:bCs/>
          <w:sz w:val="20"/>
          <w:szCs w:val="20"/>
        </w:rPr>
        <w:t>7</w:t>
      </w:r>
      <w:r w:rsidRPr="0017179D">
        <w:rPr>
          <w:rFonts w:ascii="Times New Roman" w:eastAsia="Times New Roman" w:hAnsi="Times New Roman"/>
          <w:bCs/>
          <w:sz w:val="20"/>
          <w:szCs w:val="20"/>
        </w:rPr>
        <w:t>.</w:t>
      </w:r>
      <w:r w:rsidR="007C157A" w:rsidRPr="0017179D">
        <w:rPr>
          <w:rFonts w:ascii="Times New Roman" w:eastAsia="Times New Roman" w:hAnsi="Times New Roman"/>
          <w:bCs/>
          <w:sz w:val="20"/>
          <w:szCs w:val="20"/>
        </w:rPr>
        <w:t>1</w:t>
      </w:r>
      <w:r w:rsidRPr="0017179D">
        <w:rPr>
          <w:rFonts w:ascii="Times New Roman" w:eastAsia="Times New Roman" w:hAnsi="Times New Roman"/>
          <w:bCs/>
          <w:sz w:val="20"/>
          <w:szCs w:val="20"/>
        </w:rPr>
        <w:t>25 GHz for support of</w:t>
      </w:r>
      <w:r w:rsidR="00F83164" w:rsidRPr="0017179D">
        <w:rPr>
          <w:rFonts w:ascii="Times New Roman" w:eastAsia="Times New Roman" w:hAnsi="Times New Roman"/>
          <w:bCs/>
          <w:sz w:val="20"/>
          <w:szCs w:val="20"/>
        </w:rPr>
        <w:t>:</w:t>
      </w:r>
    </w:p>
    <w:p w:rsidR="00F14FBD" w:rsidRPr="0017179D" w:rsidRDefault="00F14FBD" w:rsidP="009C641E">
      <w:pPr>
        <w:pStyle w:val="ListParagraph"/>
        <w:numPr>
          <w:ilvl w:val="1"/>
          <w:numId w:val="8"/>
        </w:numPr>
        <w:spacing w:before="120"/>
        <w:ind w:left="1434" w:hanging="357"/>
        <w:contextualSpacing w:val="0"/>
        <w:rPr>
          <w:rFonts w:ascii="Times New Roman" w:eastAsia="Times New Roman" w:hAnsi="Times New Roman"/>
          <w:bCs/>
          <w:sz w:val="20"/>
          <w:szCs w:val="20"/>
        </w:rPr>
      </w:pPr>
      <w:r w:rsidRPr="0017179D">
        <w:rPr>
          <w:rFonts w:ascii="Times New Roman" w:eastAsia="Times New Roman" w:hAnsi="Times New Roman"/>
          <w:bCs/>
          <w:sz w:val="20"/>
          <w:szCs w:val="20"/>
        </w:rPr>
        <w:t>LTE</w:t>
      </w:r>
      <w:r w:rsidR="006728FB" w:rsidRPr="0017179D">
        <w:rPr>
          <w:rFonts w:ascii="Times New Roman" w:eastAsia="Times New Roman" w:hAnsi="Times New Roman"/>
          <w:bCs/>
          <w:sz w:val="20"/>
          <w:szCs w:val="20"/>
        </w:rPr>
        <w:t>/</w:t>
      </w:r>
      <w:r w:rsidRPr="0017179D">
        <w:rPr>
          <w:rFonts w:ascii="Times New Roman" w:eastAsia="Times New Roman" w:hAnsi="Times New Roman"/>
          <w:bCs/>
          <w:sz w:val="20"/>
          <w:szCs w:val="20"/>
        </w:rPr>
        <w:t xml:space="preserve">LAA/eLAA operations </w:t>
      </w:r>
    </w:p>
    <w:p w:rsidR="00240E54" w:rsidRPr="0017179D" w:rsidRDefault="006728FB" w:rsidP="00240E54">
      <w:pPr>
        <w:pStyle w:val="ListParagraph"/>
        <w:numPr>
          <w:ilvl w:val="1"/>
          <w:numId w:val="8"/>
        </w:numPr>
        <w:contextualSpacing w:val="0"/>
        <w:rPr>
          <w:rFonts w:ascii="Times New Roman" w:eastAsia="Times New Roman" w:hAnsi="Times New Roman"/>
          <w:bCs/>
          <w:sz w:val="20"/>
          <w:szCs w:val="20"/>
        </w:rPr>
      </w:pPr>
      <w:r w:rsidRPr="0017179D">
        <w:rPr>
          <w:rFonts w:ascii="Times New Roman" w:eastAsia="Times New Roman" w:hAnsi="Times New Roman"/>
          <w:bCs/>
          <w:sz w:val="20"/>
          <w:szCs w:val="20"/>
        </w:rPr>
        <w:t>NR/</w:t>
      </w:r>
      <w:r w:rsidR="00F14FBD" w:rsidRPr="0017179D">
        <w:rPr>
          <w:rFonts w:ascii="Times New Roman" w:eastAsia="Times New Roman" w:hAnsi="Times New Roman"/>
          <w:bCs/>
          <w:sz w:val="20"/>
          <w:szCs w:val="20"/>
        </w:rPr>
        <w:t>NR-U operations</w:t>
      </w:r>
    </w:p>
    <w:p w:rsidR="00240E54" w:rsidRPr="0017179D" w:rsidRDefault="00240E54" w:rsidP="00240E54">
      <w:pPr>
        <w:pStyle w:val="ListParagraph"/>
        <w:ind w:left="1440"/>
        <w:contextualSpacing w:val="0"/>
        <w:rPr>
          <w:rFonts w:ascii="Times New Roman" w:eastAsia="Times New Roman" w:hAnsi="Times New Roman"/>
          <w:bCs/>
          <w:sz w:val="20"/>
          <w:szCs w:val="20"/>
        </w:rPr>
      </w:pPr>
    </w:p>
    <w:p w:rsidR="00FD11FA" w:rsidRPr="0017179D" w:rsidRDefault="00FD11FA" w:rsidP="009C641E">
      <w:pPr>
        <w:numPr>
          <w:ilvl w:val="0"/>
          <w:numId w:val="9"/>
        </w:numPr>
        <w:spacing w:after="0"/>
        <w:rPr>
          <w:bCs/>
        </w:rPr>
      </w:pPr>
      <w:r w:rsidRPr="0017179D">
        <w:rPr>
          <w:bCs/>
        </w:rPr>
        <w:t xml:space="preserve">Send an LS summarizing the outcome of the </w:t>
      </w:r>
      <w:r w:rsidR="00A5595B" w:rsidRPr="0017179D">
        <w:rPr>
          <w:bCs/>
        </w:rPr>
        <w:t>investigation (</w:t>
      </w:r>
      <w:r w:rsidR="009B778A" w:rsidRPr="0017179D">
        <w:rPr>
          <w:bCs/>
        </w:rPr>
        <w:t>related to the regulatory framework in different regions</w:t>
      </w:r>
      <w:r w:rsidR="00A5595B" w:rsidRPr="0017179D">
        <w:rPr>
          <w:bCs/>
        </w:rPr>
        <w:t xml:space="preserve">) </w:t>
      </w:r>
      <w:r w:rsidRPr="0017179D">
        <w:rPr>
          <w:bCs/>
        </w:rPr>
        <w:t>to the relevant regulatory organizations</w:t>
      </w:r>
      <w:r w:rsidR="009B778A" w:rsidRPr="0017179D">
        <w:rPr>
          <w:bCs/>
        </w:rPr>
        <w:t>.</w:t>
      </w:r>
      <w:r w:rsidRPr="0017179D">
        <w:rPr>
          <w:bCs/>
        </w:rPr>
        <w:t xml:space="preserve"> </w:t>
      </w:r>
    </w:p>
    <w:p w:rsidR="00FD11FA" w:rsidRPr="0017179D" w:rsidRDefault="00FD11FA" w:rsidP="00ED67DA">
      <w:pPr>
        <w:spacing w:after="0"/>
        <w:rPr>
          <w:bCs/>
        </w:rPr>
      </w:pPr>
    </w:p>
    <w:p w:rsidR="0059117C" w:rsidRPr="0017179D" w:rsidRDefault="0059117C" w:rsidP="00ED67DA">
      <w:pPr>
        <w:spacing w:after="0"/>
        <w:rPr>
          <w:bCs/>
        </w:rPr>
      </w:pPr>
      <w:r w:rsidRPr="0017179D">
        <w:rPr>
          <w:bCs/>
        </w:rPr>
        <w:t>Note</w:t>
      </w:r>
      <w:r w:rsidR="00130F46" w:rsidRPr="0017179D">
        <w:rPr>
          <w:bCs/>
        </w:rPr>
        <w:t xml:space="preserve"> 1</w:t>
      </w:r>
      <w:r w:rsidRPr="0017179D">
        <w:rPr>
          <w:bCs/>
        </w:rPr>
        <w:t xml:space="preserve">: The studies shall be based on email discussion over RAN plenary reflector. </w:t>
      </w:r>
    </w:p>
    <w:p w:rsidR="00130F46" w:rsidRPr="0017179D" w:rsidRDefault="00130F46" w:rsidP="00ED67DA">
      <w:pPr>
        <w:spacing w:after="0"/>
        <w:rPr>
          <w:bCs/>
        </w:rPr>
      </w:pPr>
    </w:p>
    <w:p w:rsidR="00130F46" w:rsidRPr="0017179D" w:rsidRDefault="00130F46" w:rsidP="00ED67DA">
      <w:pPr>
        <w:spacing w:after="0"/>
        <w:rPr>
          <w:bCs/>
        </w:rPr>
      </w:pPr>
      <w:r w:rsidRPr="0017179D">
        <w:rPr>
          <w:bCs/>
        </w:rPr>
        <w:t>Note 2: The study covers the regulation for both the unlicensed and licensed use for this band</w:t>
      </w:r>
      <w:r w:rsidR="005A032A" w:rsidRPr="0017179D">
        <w:rPr>
          <w:bCs/>
        </w:rPr>
        <w:t>.</w:t>
      </w:r>
      <w:r w:rsidR="006636CE" w:rsidRPr="0017179D">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Pr="0017179D">
              <w:rPr>
                <w:rFonts w:ascii="Arial" w:hAnsi="Arial"/>
                <w:sz w:val="16"/>
                <w:szCs w:val="16"/>
              </w:rPr>
              <w:t>XX</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C459CF">
              <w:rPr>
                <w:rFonts w:ascii="Arial" w:hAnsi="Arial"/>
                <w:sz w:val="16"/>
                <w:szCs w:val="16"/>
              </w:rPr>
              <w:t>LTE/</w:t>
            </w:r>
            <w:r w:rsidR="004F719C" w:rsidRPr="0017179D">
              <w:rPr>
                <w:rFonts w:ascii="Arial" w:hAnsi="Arial"/>
                <w:sz w:val="16"/>
                <w:szCs w:val="16"/>
              </w:rPr>
              <w:t xml:space="preserve">LTE LAA/eLAA and </w:t>
            </w:r>
            <w:r w:rsidR="00C459CF">
              <w:rPr>
                <w:rFonts w:ascii="Arial" w:hAnsi="Arial"/>
                <w:sz w:val="16"/>
                <w:szCs w:val="16"/>
              </w:rPr>
              <w:t>NR/</w:t>
            </w:r>
            <w:r w:rsidR="004F719C" w:rsidRPr="0017179D">
              <w:rPr>
                <w:rFonts w:ascii="Arial" w:hAnsi="Arial"/>
                <w:sz w:val="16"/>
                <w:szCs w:val="16"/>
              </w:rPr>
              <w:t>NR-U</w:t>
            </w:r>
            <w:bookmarkStart w:id="0" w:name="_GoBack"/>
            <w:bookmarkEnd w:id="0"/>
          </w:p>
        </w:tc>
        <w:tc>
          <w:tcPr>
            <w:tcW w:w="1276" w:type="dxa"/>
          </w:tcPr>
          <w:p w:rsidR="00FF3F0C" w:rsidRPr="0017179D" w:rsidRDefault="000C6766" w:rsidP="009C641E">
            <w:pPr>
              <w:pStyle w:val="TAL"/>
              <w:rPr>
                <w:i/>
              </w:rPr>
            </w:pPr>
            <w:r w:rsidRPr="0017179D">
              <w:rPr>
                <w:sz w:val="16"/>
                <w:szCs w:val="16"/>
              </w:rPr>
              <w:t>RAN#</w:t>
            </w:r>
            <w:r w:rsidR="00394C02" w:rsidRPr="0017179D">
              <w:rPr>
                <w:sz w:val="16"/>
                <w:szCs w:val="16"/>
              </w:rPr>
              <w:t>80</w:t>
            </w:r>
            <w:r w:rsidR="00B63EC5" w:rsidRPr="0017179D">
              <w:rPr>
                <w:sz w:val="16"/>
                <w:szCs w:val="16"/>
              </w:rPr>
              <w:t xml:space="preserve"> </w:t>
            </w:r>
            <w:r w:rsidR="00394C02" w:rsidRPr="0017179D">
              <w:t xml:space="preserve">June </w:t>
            </w:r>
            <w:r w:rsidRPr="0017179D">
              <w:t>2018</w:t>
            </w:r>
          </w:p>
        </w:tc>
        <w:tc>
          <w:tcPr>
            <w:tcW w:w="1418" w:type="dxa"/>
          </w:tcPr>
          <w:p w:rsidR="00FF3F0C" w:rsidRPr="0017179D" w:rsidRDefault="004F719C" w:rsidP="009C641E">
            <w:pPr>
              <w:pStyle w:val="TAL"/>
              <w:rPr>
                <w:i/>
              </w:rPr>
            </w:pPr>
            <w:r w:rsidRPr="0017179D">
              <w:rPr>
                <w:sz w:val="16"/>
                <w:szCs w:val="16"/>
              </w:rPr>
              <w:t>RAN#</w:t>
            </w:r>
            <w:r w:rsidR="00394C02" w:rsidRPr="0017179D">
              <w:rPr>
                <w:sz w:val="16"/>
                <w:szCs w:val="16"/>
              </w:rPr>
              <w:t>80 June</w:t>
            </w:r>
            <w:r w:rsidRPr="0017179D">
              <w:t xml:space="preserve"> 2018</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Pr="0017179D" w:rsidRDefault="00796620" w:rsidP="0033027D">
      <w:pPr>
        <w:ind w:right="-99"/>
        <w:rPr>
          <w:rFonts w:eastAsia="Calibri"/>
          <w:sz w:val="24"/>
          <w:szCs w:val="24"/>
          <w:lang w:val="en-US"/>
        </w:rPr>
      </w:pPr>
      <w:r w:rsidRPr="0017179D">
        <w:rPr>
          <w:rFonts w:eastAsia="Calibri"/>
          <w:sz w:val="24"/>
          <w:szCs w:val="24"/>
          <w:lang w:val="en-US"/>
        </w:rPr>
        <w:t>Testa, Patrizia, Ericsson, patrizia.xc.testa@ericsson.com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353B" w:rsidRDefault="00F0353B">
      <w:r>
        <w:separator/>
      </w:r>
    </w:p>
  </w:endnote>
  <w:endnote w:type="continuationSeparator" w:id="0">
    <w:p w:rsidR="00F0353B" w:rsidRDefault="00F03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¹ÙÅÁ"/>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353B" w:rsidRDefault="00F0353B">
      <w:r>
        <w:separator/>
      </w:r>
    </w:p>
  </w:footnote>
  <w:footnote w:type="continuationSeparator" w:id="0">
    <w:p w:rsidR="00F0353B" w:rsidRDefault="00F035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8"/>
  </w:num>
  <w:num w:numId="6">
    <w:abstractNumId w:val="7"/>
  </w:num>
  <w:num w:numId="7">
    <w:abstractNumId w:val="1"/>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6771"/>
    <w:rsid w:val="00037C06"/>
    <w:rsid w:val="00044DAE"/>
    <w:rsid w:val="00050412"/>
    <w:rsid w:val="00052BF8"/>
    <w:rsid w:val="00057116"/>
    <w:rsid w:val="00063711"/>
    <w:rsid w:val="00064CB2"/>
    <w:rsid w:val="00066954"/>
    <w:rsid w:val="00067741"/>
    <w:rsid w:val="00072A56"/>
    <w:rsid w:val="000A3125"/>
    <w:rsid w:val="000B0519"/>
    <w:rsid w:val="000B61FD"/>
    <w:rsid w:val="000C5FE3"/>
    <w:rsid w:val="000C605B"/>
    <w:rsid w:val="000C6766"/>
    <w:rsid w:val="000D122A"/>
    <w:rsid w:val="000D487A"/>
    <w:rsid w:val="000E55AD"/>
    <w:rsid w:val="001001BD"/>
    <w:rsid w:val="00102222"/>
    <w:rsid w:val="00106C52"/>
    <w:rsid w:val="00120541"/>
    <w:rsid w:val="001211F3"/>
    <w:rsid w:val="00130F46"/>
    <w:rsid w:val="001601C3"/>
    <w:rsid w:val="00165559"/>
    <w:rsid w:val="0017179D"/>
    <w:rsid w:val="001725BB"/>
    <w:rsid w:val="00174617"/>
    <w:rsid w:val="001759A7"/>
    <w:rsid w:val="0019450C"/>
    <w:rsid w:val="001A4192"/>
    <w:rsid w:val="001B4CFA"/>
    <w:rsid w:val="001B5A5A"/>
    <w:rsid w:val="001C5C86"/>
    <w:rsid w:val="001C718D"/>
    <w:rsid w:val="001D1ABA"/>
    <w:rsid w:val="001E4238"/>
    <w:rsid w:val="001F3C29"/>
    <w:rsid w:val="001F7EB4"/>
    <w:rsid w:val="002000C2"/>
    <w:rsid w:val="00205F25"/>
    <w:rsid w:val="00211BCC"/>
    <w:rsid w:val="00221B1E"/>
    <w:rsid w:val="00240DCD"/>
    <w:rsid w:val="00240E54"/>
    <w:rsid w:val="0024786B"/>
    <w:rsid w:val="00251D80"/>
    <w:rsid w:val="002640E5"/>
    <w:rsid w:val="0026436F"/>
    <w:rsid w:val="0026606E"/>
    <w:rsid w:val="00276403"/>
    <w:rsid w:val="002A4E90"/>
    <w:rsid w:val="002B1A33"/>
    <w:rsid w:val="002B1BBA"/>
    <w:rsid w:val="002B667C"/>
    <w:rsid w:val="002C2D4A"/>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C0F14"/>
    <w:rsid w:val="003C6DA6"/>
    <w:rsid w:val="003D62A9"/>
    <w:rsid w:val="003F268E"/>
    <w:rsid w:val="003F5105"/>
    <w:rsid w:val="003F7B3D"/>
    <w:rsid w:val="00411698"/>
    <w:rsid w:val="00414164"/>
    <w:rsid w:val="0041789B"/>
    <w:rsid w:val="00424304"/>
    <w:rsid w:val="004260A5"/>
    <w:rsid w:val="00432283"/>
    <w:rsid w:val="00435E3E"/>
    <w:rsid w:val="0043745F"/>
    <w:rsid w:val="0044029F"/>
    <w:rsid w:val="00445135"/>
    <w:rsid w:val="004517DB"/>
    <w:rsid w:val="00455F3A"/>
    <w:rsid w:val="0048267C"/>
    <w:rsid w:val="004876B9"/>
    <w:rsid w:val="00493A79"/>
    <w:rsid w:val="004A40BE"/>
    <w:rsid w:val="004A6A60"/>
    <w:rsid w:val="004C634D"/>
    <w:rsid w:val="004D24B9"/>
    <w:rsid w:val="004D46FE"/>
    <w:rsid w:val="004E2CE2"/>
    <w:rsid w:val="004E5172"/>
    <w:rsid w:val="004E6F8A"/>
    <w:rsid w:val="004F719C"/>
    <w:rsid w:val="00502CD2"/>
    <w:rsid w:val="00504E33"/>
    <w:rsid w:val="0052675A"/>
    <w:rsid w:val="00552C2C"/>
    <w:rsid w:val="005555B7"/>
    <w:rsid w:val="005562A8"/>
    <w:rsid w:val="005573BB"/>
    <w:rsid w:val="00557B2E"/>
    <w:rsid w:val="00561267"/>
    <w:rsid w:val="00574059"/>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636CE"/>
    <w:rsid w:val="00671BBB"/>
    <w:rsid w:val="006728FB"/>
    <w:rsid w:val="00682237"/>
    <w:rsid w:val="00696356"/>
    <w:rsid w:val="006A07A0"/>
    <w:rsid w:val="006A0EF8"/>
    <w:rsid w:val="006A45BA"/>
    <w:rsid w:val="006B4280"/>
    <w:rsid w:val="006B4B1C"/>
    <w:rsid w:val="006C3C68"/>
    <w:rsid w:val="006C4991"/>
    <w:rsid w:val="006D0A66"/>
    <w:rsid w:val="006E0F19"/>
    <w:rsid w:val="006E1FDA"/>
    <w:rsid w:val="006E5E87"/>
    <w:rsid w:val="006F4E85"/>
    <w:rsid w:val="00707203"/>
    <w:rsid w:val="00707673"/>
    <w:rsid w:val="007162BE"/>
    <w:rsid w:val="00722267"/>
    <w:rsid w:val="007467A4"/>
    <w:rsid w:val="00747CAB"/>
    <w:rsid w:val="0075252A"/>
    <w:rsid w:val="00764B84"/>
    <w:rsid w:val="00765028"/>
    <w:rsid w:val="00765E79"/>
    <w:rsid w:val="0078034D"/>
    <w:rsid w:val="007852A1"/>
    <w:rsid w:val="00790BCC"/>
    <w:rsid w:val="00795CEE"/>
    <w:rsid w:val="00796620"/>
    <w:rsid w:val="007974F5"/>
    <w:rsid w:val="007A5AA5"/>
    <w:rsid w:val="007A5DB5"/>
    <w:rsid w:val="007B0F49"/>
    <w:rsid w:val="007C157A"/>
    <w:rsid w:val="007C7E14"/>
    <w:rsid w:val="007D03D2"/>
    <w:rsid w:val="007D1AB2"/>
    <w:rsid w:val="007D5F9E"/>
    <w:rsid w:val="007F522E"/>
    <w:rsid w:val="007F7421"/>
    <w:rsid w:val="00801F7F"/>
    <w:rsid w:val="008071FA"/>
    <w:rsid w:val="00834A60"/>
    <w:rsid w:val="00854339"/>
    <w:rsid w:val="008549EF"/>
    <w:rsid w:val="00863E89"/>
    <w:rsid w:val="00872B3B"/>
    <w:rsid w:val="0088222A"/>
    <w:rsid w:val="008901F6"/>
    <w:rsid w:val="00896C03"/>
    <w:rsid w:val="008A495D"/>
    <w:rsid w:val="008A76FD"/>
    <w:rsid w:val="008A78D9"/>
    <w:rsid w:val="008B2D09"/>
    <w:rsid w:val="008B3A03"/>
    <w:rsid w:val="008B3D70"/>
    <w:rsid w:val="008B519F"/>
    <w:rsid w:val="008C537F"/>
    <w:rsid w:val="008D658B"/>
    <w:rsid w:val="009437A2"/>
    <w:rsid w:val="00944B28"/>
    <w:rsid w:val="00967838"/>
    <w:rsid w:val="00982CD6"/>
    <w:rsid w:val="00985B73"/>
    <w:rsid w:val="009870A7"/>
    <w:rsid w:val="00992266"/>
    <w:rsid w:val="00994A54"/>
    <w:rsid w:val="009A3BC4"/>
    <w:rsid w:val="009B1936"/>
    <w:rsid w:val="009B493F"/>
    <w:rsid w:val="009B778A"/>
    <w:rsid w:val="009C2977"/>
    <w:rsid w:val="009C2DCC"/>
    <w:rsid w:val="009C641E"/>
    <w:rsid w:val="009E02BC"/>
    <w:rsid w:val="009E6C21"/>
    <w:rsid w:val="009F7959"/>
    <w:rsid w:val="00A01CFF"/>
    <w:rsid w:val="00A10539"/>
    <w:rsid w:val="00A15763"/>
    <w:rsid w:val="00A17862"/>
    <w:rsid w:val="00A226C6"/>
    <w:rsid w:val="00A27912"/>
    <w:rsid w:val="00A338A3"/>
    <w:rsid w:val="00A35110"/>
    <w:rsid w:val="00A36378"/>
    <w:rsid w:val="00A40015"/>
    <w:rsid w:val="00A47445"/>
    <w:rsid w:val="00A5595B"/>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44EC2"/>
    <w:rsid w:val="00B63EC5"/>
    <w:rsid w:val="00B73B4C"/>
    <w:rsid w:val="00B73F75"/>
    <w:rsid w:val="00BA3A53"/>
    <w:rsid w:val="00BA4095"/>
    <w:rsid w:val="00BA5B43"/>
    <w:rsid w:val="00BB4871"/>
    <w:rsid w:val="00BC642A"/>
    <w:rsid w:val="00BD252B"/>
    <w:rsid w:val="00BF7C9D"/>
    <w:rsid w:val="00C01E8C"/>
    <w:rsid w:val="00C03E01"/>
    <w:rsid w:val="00C13D19"/>
    <w:rsid w:val="00C27CA9"/>
    <w:rsid w:val="00C317E7"/>
    <w:rsid w:val="00C3799C"/>
    <w:rsid w:val="00C43D1E"/>
    <w:rsid w:val="00C44336"/>
    <w:rsid w:val="00C459CF"/>
    <w:rsid w:val="00C50F7C"/>
    <w:rsid w:val="00C51704"/>
    <w:rsid w:val="00C5591F"/>
    <w:rsid w:val="00C57C50"/>
    <w:rsid w:val="00C601F0"/>
    <w:rsid w:val="00C62584"/>
    <w:rsid w:val="00C715CA"/>
    <w:rsid w:val="00C7495D"/>
    <w:rsid w:val="00C77CE9"/>
    <w:rsid w:val="00C959B5"/>
    <w:rsid w:val="00CA0968"/>
    <w:rsid w:val="00CA168E"/>
    <w:rsid w:val="00CB4236"/>
    <w:rsid w:val="00CC4C6C"/>
    <w:rsid w:val="00CC72A4"/>
    <w:rsid w:val="00CD0259"/>
    <w:rsid w:val="00CD3153"/>
    <w:rsid w:val="00CF6810"/>
    <w:rsid w:val="00CF7083"/>
    <w:rsid w:val="00D140F8"/>
    <w:rsid w:val="00D25B8F"/>
    <w:rsid w:val="00D31CC8"/>
    <w:rsid w:val="00D32678"/>
    <w:rsid w:val="00D521C1"/>
    <w:rsid w:val="00D71F40"/>
    <w:rsid w:val="00D77416"/>
    <w:rsid w:val="00D80FC6"/>
    <w:rsid w:val="00D866FE"/>
    <w:rsid w:val="00D86963"/>
    <w:rsid w:val="00DA74F3"/>
    <w:rsid w:val="00DB5134"/>
    <w:rsid w:val="00DB69F3"/>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452"/>
    <w:rsid w:val="00E94CC1"/>
    <w:rsid w:val="00EA7D7A"/>
    <w:rsid w:val="00EB29BA"/>
    <w:rsid w:val="00EC3039"/>
    <w:rsid w:val="00ED67DA"/>
    <w:rsid w:val="00ED7A5B"/>
    <w:rsid w:val="00F0353B"/>
    <w:rsid w:val="00F07C92"/>
    <w:rsid w:val="00F14B43"/>
    <w:rsid w:val="00F14FBD"/>
    <w:rsid w:val="00F203C7"/>
    <w:rsid w:val="00F215E2"/>
    <w:rsid w:val="00F41A27"/>
    <w:rsid w:val="00F42487"/>
    <w:rsid w:val="00F4338D"/>
    <w:rsid w:val="00F440D3"/>
    <w:rsid w:val="00F446AC"/>
    <w:rsid w:val="00F46EAF"/>
    <w:rsid w:val="00F62688"/>
    <w:rsid w:val="00F70F1C"/>
    <w:rsid w:val="00F83164"/>
    <w:rsid w:val="00F83D11"/>
    <w:rsid w:val="00F921F1"/>
    <w:rsid w:val="00F94D59"/>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1C2D8"/>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46E7A4-FFA4-49AD-935D-A919BE765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1369</Words>
  <Characters>7000</Characters>
  <Application>Microsoft Office Word</Application>
  <DocSecurity>0</DocSecurity>
  <Lines>350</Lines>
  <Paragraphs>278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8091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Muhammad Kazmi</cp:lastModifiedBy>
  <cp:revision>14</cp:revision>
  <cp:lastPrinted>2000-02-29T11:31:00Z</cp:lastPrinted>
  <dcterms:created xsi:type="dcterms:W3CDTF">2017-12-20T08:22:00Z</dcterms:created>
  <dcterms:modified xsi:type="dcterms:W3CDTF">2017-12-20T12:02:00Z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